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E225E" w14:textId="77777777" w:rsidR="00371161" w:rsidRDefault="00371161" w:rsidP="0037116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FULLEY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fl.1400)</w:t>
      </w:r>
    </w:p>
    <w:p w14:paraId="6E8940C5" w14:textId="77777777" w:rsidR="00371161" w:rsidRDefault="00371161" w:rsidP="0037116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Hooton </w:t>
      </w:r>
      <w:proofErr w:type="spellStart"/>
      <w:r>
        <w:rPr>
          <w:rFonts w:cs="Times New Roman"/>
          <w:szCs w:val="24"/>
        </w:rPr>
        <w:t>Pagnell</w:t>
      </w:r>
      <w:proofErr w:type="spellEnd"/>
      <w:r>
        <w:rPr>
          <w:rFonts w:cs="Times New Roman"/>
          <w:szCs w:val="24"/>
        </w:rPr>
        <w:t xml:space="preserve">. </w:t>
      </w:r>
    </w:p>
    <w:p w14:paraId="2286B07E" w14:textId="77777777" w:rsidR="00371161" w:rsidRDefault="00371161" w:rsidP="00371161">
      <w:pPr>
        <w:pStyle w:val="NoSpacing"/>
        <w:rPr>
          <w:rFonts w:cs="Times New Roman"/>
          <w:szCs w:val="24"/>
        </w:rPr>
      </w:pPr>
    </w:p>
    <w:p w14:paraId="242D8D0B" w14:textId="77777777" w:rsidR="00371161" w:rsidRDefault="00371161" w:rsidP="00371161">
      <w:pPr>
        <w:pStyle w:val="NoSpacing"/>
        <w:rPr>
          <w:rFonts w:cs="Times New Roman"/>
          <w:szCs w:val="24"/>
        </w:rPr>
      </w:pPr>
    </w:p>
    <w:p w14:paraId="0288AC7A" w14:textId="77777777" w:rsidR="00371161" w:rsidRDefault="00371161" w:rsidP="0037116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May1400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Doncaster into lands of</w:t>
      </w:r>
    </w:p>
    <w:p w14:paraId="504D70C1" w14:textId="77777777" w:rsidR="00371161" w:rsidRDefault="00371161" w:rsidP="0037116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Sir Andrew </w:t>
      </w:r>
      <w:proofErr w:type="spellStart"/>
      <w:r>
        <w:rPr>
          <w:rFonts w:cs="Times New Roman"/>
          <w:szCs w:val="24"/>
        </w:rPr>
        <w:t>Loterell</w:t>
      </w:r>
      <w:proofErr w:type="spellEnd"/>
      <w:r>
        <w:rPr>
          <w:rFonts w:cs="Times New Roman"/>
          <w:szCs w:val="24"/>
        </w:rPr>
        <w:t>, senior(q.v.).</w:t>
      </w:r>
    </w:p>
    <w:p w14:paraId="45EB6AF1" w14:textId="77777777" w:rsidR="00371161" w:rsidRDefault="00371161" w:rsidP="0037116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F010F">
          <w:rPr>
            <w:rStyle w:val="Hyperlink"/>
            <w:rFonts w:cs="Times New Roman"/>
            <w:szCs w:val="24"/>
          </w:rPr>
          <w:t>https://inquisitionspostmortem.ac.uk/view/inquisition/18-068/</w:t>
        </w:r>
      </w:hyperlink>
      <w:r>
        <w:rPr>
          <w:rFonts w:cs="Times New Roman"/>
          <w:szCs w:val="24"/>
        </w:rPr>
        <w:t xml:space="preserve"> )</w:t>
      </w:r>
    </w:p>
    <w:p w14:paraId="73726D53" w14:textId="77777777" w:rsidR="00371161" w:rsidRDefault="00371161" w:rsidP="00371161">
      <w:pPr>
        <w:pStyle w:val="NoSpacing"/>
        <w:rPr>
          <w:rFonts w:cs="Times New Roman"/>
          <w:szCs w:val="24"/>
        </w:rPr>
      </w:pPr>
    </w:p>
    <w:p w14:paraId="07D8F7D3" w14:textId="77777777" w:rsidR="00371161" w:rsidRDefault="00371161" w:rsidP="00371161">
      <w:pPr>
        <w:pStyle w:val="NoSpacing"/>
        <w:rPr>
          <w:rFonts w:cs="Times New Roman"/>
          <w:szCs w:val="24"/>
        </w:rPr>
      </w:pPr>
    </w:p>
    <w:p w14:paraId="29A81812" w14:textId="77777777" w:rsidR="00371161" w:rsidRDefault="00371161" w:rsidP="0037116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December 2023</w:t>
      </w:r>
    </w:p>
    <w:p w14:paraId="28A61F2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2E62A" w14:textId="77777777" w:rsidR="00371161" w:rsidRDefault="00371161" w:rsidP="009139A6">
      <w:r>
        <w:separator/>
      </w:r>
    </w:p>
  </w:endnote>
  <w:endnote w:type="continuationSeparator" w:id="0">
    <w:p w14:paraId="6DB4EDCB" w14:textId="77777777" w:rsidR="00371161" w:rsidRDefault="0037116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D1B0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B4F8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3121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15752" w14:textId="77777777" w:rsidR="00371161" w:rsidRDefault="00371161" w:rsidP="009139A6">
      <w:r>
        <w:separator/>
      </w:r>
    </w:p>
  </w:footnote>
  <w:footnote w:type="continuationSeparator" w:id="0">
    <w:p w14:paraId="4C349F21" w14:textId="77777777" w:rsidR="00371161" w:rsidRDefault="0037116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F62D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912E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C024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161"/>
    <w:rsid w:val="000666E0"/>
    <w:rsid w:val="002510B7"/>
    <w:rsid w:val="00371161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EB0590"/>
  <w15:chartTrackingRefBased/>
  <w15:docId w15:val="{E82403EC-9313-4D93-83F3-1AE3F37C6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7116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8-068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2023-12-09T19:09:00Z</dcterms:created>
  <dcterms:modified xsi:type="dcterms:W3CDTF">2023-12-09T19:09:00Z</dcterms:modified>
</cp:coreProperties>
</file>